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6E7C45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3380E8C1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 w:rsidR="00065941">
              <w:rPr>
                <w:rFonts w:ascii="Arial" w:eastAsia="Calibri" w:hAnsi="Arial" w:cs="Arial"/>
                <w:szCs w:val="22"/>
              </w:rPr>
              <w:t>10</w:t>
            </w:r>
          </w:p>
        </w:tc>
        <w:tc>
          <w:tcPr>
            <w:tcW w:w="1177" w:type="dxa"/>
          </w:tcPr>
          <w:p w14:paraId="46213A88" w14:textId="682E4509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791836C2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 xml:space="preserve">Certas Energy UK Ltd </w:t>
            </w:r>
          </w:p>
        </w:tc>
        <w:tc>
          <w:tcPr>
            <w:tcW w:w="1739" w:type="dxa"/>
          </w:tcPr>
          <w:p w14:paraId="16CE34B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REDACTED TEXT under FOIA</w:t>
            </w:r>
          </w:p>
          <w:p w14:paraId="4029FA36" w14:textId="78B3E9C2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Section 43 Commercial Interests.</w:t>
            </w:r>
          </w:p>
        </w:tc>
        <w:tc>
          <w:tcPr>
            <w:tcW w:w="2447" w:type="dxa"/>
          </w:tcPr>
          <w:p w14:paraId="5D3D53DA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2570AE41" w14:textId="14C6B33B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34F2FA72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6ED9B5C6" w14:textId="687EB33D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  <w:tr w:rsidR="006E7C45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4D96DDDD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 w:rsidR="00065941">
              <w:rPr>
                <w:rFonts w:ascii="Arial" w:eastAsia="Calibri" w:hAnsi="Arial" w:cs="Arial"/>
                <w:szCs w:val="22"/>
              </w:rPr>
              <w:t>10</w:t>
            </w:r>
            <w:bookmarkStart w:id="0" w:name="_GoBack"/>
            <w:bookmarkEnd w:id="0"/>
          </w:p>
        </w:tc>
        <w:tc>
          <w:tcPr>
            <w:tcW w:w="1177" w:type="dxa"/>
          </w:tcPr>
          <w:p w14:paraId="5D5F9E88" w14:textId="6976B891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ULS PETROL</w:t>
            </w:r>
          </w:p>
        </w:tc>
        <w:tc>
          <w:tcPr>
            <w:tcW w:w="1231" w:type="dxa"/>
          </w:tcPr>
          <w:p w14:paraId="3851B195" w14:textId="30F99BDA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Certas Energy UK Ltd</w:t>
            </w:r>
          </w:p>
        </w:tc>
        <w:tc>
          <w:tcPr>
            <w:tcW w:w="1739" w:type="dxa"/>
          </w:tcPr>
          <w:p w14:paraId="624FCA87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3116635E" w14:textId="305C91F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56E0E669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42EED681" w14:textId="0CF4371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5D16EC5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5FA7E608" w14:textId="537633F4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</w:tbl>
    <w:p w14:paraId="0DA0D1F8" w14:textId="229A1CA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90E671E" w14:textId="77777777" w:rsidR="001617DC" w:rsidRPr="001617DC" w:rsidRDefault="001617DC" w:rsidP="2087AB3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62C4E" w14:textId="77777777" w:rsidR="007506ED" w:rsidRDefault="007506ED">
      <w:pPr>
        <w:spacing w:after="0" w:line="20" w:lineRule="exact"/>
      </w:pPr>
    </w:p>
  </w:endnote>
  <w:endnote w:type="continuationSeparator" w:id="0">
    <w:p w14:paraId="5EC1C5C7" w14:textId="77777777" w:rsidR="007506ED" w:rsidRDefault="007506ED">
      <w:pPr>
        <w:spacing w:after="0" w:line="20" w:lineRule="exact"/>
      </w:pPr>
    </w:p>
  </w:endnote>
  <w:endnote w:type="continuationNotice" w:id="1">
    <w:p w14:paraId="412D3650" w14:textId="77777777" w:rsidR="007506ED" w:rsidRDefault="007506ED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1A369" w14:textId="77777777" w:rsidR="007506ED" w:rsidRDefault="007506ED">
      <w:pPr>
        <w:spacing w:after="0" w:line="240" w:lineRule="auto"/>
      </w:pPr>
      <w:r>
        <w:separator/>
      </w:r>
    </w:p>
  </w:footnote>
  <w:footnote w:type="continuationSeparator" w:id="0">
    <w:p w14:paraId="4059C4FD" w14:textId="77777777" w:rsidR="007506ED" w:rsidRDefault="007506ED">
      <w:pPr>
        <w:spacing w:after="0" w:line="240" w:lineRule="auto"/>
      </w:pPr>
      <w:r>
        <w:continuationSeparator/>
      </w:r>
    </w:p>
  </w:footnote>
  <w:footnote w:type="continuationNotice" w:id="1">
    <w:p w14:paraId="0F2B41DF" w14:textId="77777777" w:rsidR="007506ED" w:rsidRDefault="007506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65941"/>
    <w:rsid w:val="000A23C7"/>
    <w:rsid w:val="000D51B6"/>
    <w:rsid w:val="000D6B3B"/>
    <w:rsid w:val="00133837"/>
    <w:rsid w:val="00146C36"/>
    <w:rsid w:val="001617DC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14A49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6F2C96"/>
    <w:rsid w:val="007506ED"/>
    <w:rsid w:val="007B7E60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B2566"/>
    <w:rsid w:val="00CE632A"/>
    <w:rsid w:val="00D0674A"/>
    <w:rsid w:val="00D43864"/>
    <w:rsid w:val="00DA6475"/>
    <w:rsid w:val="00DC55F2"/>
    <w:rsid w:val="00DE0170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4.xml><?xml version="1.0" encoding="utf-8"?>
<ds:datastoreItem xmlns:ds="http://schemas.openxmlformats.org/officeDocument/2006/customXml" ds:itemID="{193B5693-622F-4217-91A7-93B0F2C7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2022-11-14T10:22:00Z</dcterms:created>
  <dcterms:modified xsi:type="dcterms:W3CDTF">2022-11-14T10:22:00Z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